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1" w:rsidRDefault="008A3C81">
      <w:pPr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方正小标宋_GBK" w:hint="eastAsia"/>
          <w:sz w:val="44"/>
          <w:szCs w:val="44"/>
        </w:rPr>
        <w:t>无失信行为承诺书</w:t>
      </w:r>
    </w:p>
    <w:p w:rsidR="008A3C81" w:rsidRDefault="008A3C81">
      <w:pPr>
        <w:adjustRightInd w:val="0"/>
        <w:snapToGrid w:val="0"/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葫芦岛市公共资源交易中心：</w:t>
      </w:r>
    </w:p>
    <w:p w:rsidR="008A3C81" w:rsidRDefault="008A3C81">
      <w:pPr>
        <w:adjustRightInd w:val="0"/>
        <w:snapToGrid w:val="0"/>
        <w:spacing w:line="360" w:lineRule="auto"/>
        <w:ind w:firstLine="645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我方自愿参加贵中心组织的</w:t>
      </w:r>
      <w:r w:rsidRPr="005C5434">
        <w:rPr>
          <w:rFonts w:ascii="仿宋" w:eastAsia="仿宋" w:hAnsi="仿宋" w:cs="仿宋" w:hint="eastAsia"/>
          <w:color w:val="FF0000"/>
          <w:sz w:val="32"/>
          <w:szCs w:val="32"/>
          <w:u w:val="single"/>
        </w:rPr>
        <w:t>（矿业权项目名称）</w:t>
      </w:r>
      <w:r>
        <w:rPr>
          <w:rFonts w:ascii="仿宋" w:eastAsia="仿宋" w:hAnsi="仿宋" w:cs="仿宋" w:hint="eastAsia"/>
          <w:sz w:val="32"/>
          <w:szCs w:val="32"/>
        </w:rPr>
        <w:t>网上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挂牌出让活动，并就我方信用状况承诺如下：</w:t>
      </w:r>
    </w:p>
    <w:p w:rsidR="008A3C81" w:rsidRDefault="008A3C81" w:rsidP="005C5434">
      <w:pPr>
        <w:widowControl/>
        <w:autoSpaceDE w:val="0"/>
        <w:autoSpaceDN w:val="0"/>
        <w:adjustRightInd w:val="0"/>
        <w:snapToGrid w:val="0"/>
        <w:spacing w:line="360" w:lineRule="auto"/>
        <w:ind w:firstLineChars="200" w:firstLine="31680"/>
        <w:textAlignment w:val="baseline"/>
        <w:rPr>
          <w:rFonts w:ascii="仿宋" w:eastAsia="仿宋" w:hAnsi="仿宋" w:cs="Times New Roman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一、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我方</w:t>
      </w:r>
      <w:r>
        <w:rPr>
          <w:rFonts w:eastAsia="仿宋" w:cs="仿宋" w:hint="eastAsia"/>
          <w:sz w:val="32"/>
          <w:szCs w:val="32"/>
          <w:shd w:val="clear" w:color="auto" w:fill="FFFFFF"/>
        </w:rPr>
        <w:t>未被国家企业信用信息公示系统列入“严重违法失信名单”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未被“信用中国”网站列入“严重失信主体名单”。</w:t>
      </w:r>
    </w:p>
    <w:p w:rsidR="008A3C81" w:rsidRDefault="008A3C81" w:rsidP="005C5434">
      <w:pPr>
        <w:adjustRightInd w:val="0"/>
        <w:snapToGrid w:val="0"/>
        <w:spacing w:line="360" w:lineRule="auto"/>
        <w:ind w:firstLineChars="200" w:firstLine="31680"/>
        <w:jc w:val="left"/>
        <w:rPr>
          <w:rFonts w:ascii="仿宋" w:eastAsia="仿宋" w:hAnsi="仿宋" w:cs="Times New Roman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二、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我方未被全国矿业权人勘查开采信息公示系统列入“严重违法名单”。</w:t>
      </w:r>
    </w:p>
    <w:p w:rsidR="008A3C81" w:rsidRDefault="008A3C81" w:rsidP="005C5434">
      <w:pPr>
        <w:adjustRightInd w:val="0"/>
        <w:snapToGrid w:val="0"/>
        <w:spacing w:line="360" w:lineRule="auto"/>
        <w:ind w:firstLineChars="200" w:firstLine="3168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三、我方不存在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年内被吊销采矿许可证情况。</w:t>
      </w:r>
    </w:p>
    <w:p w:rsidR="008A3C81" w:rsidRDefault="008A3C81" w:rsidP="005C5434">
      <w:pPr>
        <w:adjustRightInd w:val="0"/>
        <w:snapToGrid w:val="0"/>
        <w:spacing w:line="360" w:lineRule="auto"/>
        <w:ind w:firstLineChars="200" w:firstLine="3168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方愿意接受社会各界监督。若有违反承诺内容的行为，自愿依法接受取消竞买资格、记入信用档案、取消竞得资格、罚没交易保证金，愿意承担法律责任，给交易平台和出让人造成损失的，依法承担赔偿责任，接受失信联合惩戒。</w:t>
      </w:r>
    </w:p>
    <w:p w:rsidR="008A3C81" w:rsidRDefault="008A3C81" w:rsidP="005C5434">
      <w:pPr>
        <w:adjustRightInd w:val="0"/>
        <w:snapToGrid w:val="0"/>
        <w:spacing w:line="360" w:lineRule="auto"/>
        <w:ind w:firstLineChars="200" w:firstLine="3168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特此承诺。</w:t>
      </w:r>
    </w:p>
    <w:p w:rsidR="008A3C81" w:rsidRDefault="008A3C81" w:rsidP="005C5434">
      <w:pPr>
        <w:wordWrap w:val="0"/>
        <w:ind w:firstLineChars="200" w:firstLine="3168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         </w:t>
      </w:r>
    </w:p>
    <w:p w:rsidR="008A3C81" w:rsidRDefault="008A3C81" w:rsidP="005C5434">
      <w:pPr>
        <w:ind w:right="1920" w:firstLineChars="200" w:firstLine="3168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竞买申请人（盖章）：</w:t>
      </w:r>
      <w:r>
        <w:rPr>
          <w:rFonts w:ascii="仿宋" w:eastAsia="仿宋" w:hAnsi="仿宋" w:cs="仿宋"/>
          <w:sz w:val="32"/>
          <w:szCs w:val="32"/>
        </w:rPr>
        <w:t xml:space="preserve">           </w:t>
      </w:r>
    </w:p>
    <w:p w:rsidR="008A3C81" w:rsidRDefault="008A3C81" w:rsidP="005C5434">
      <w:pPr>
        <w:ind w:right="1920" w:firstLineChars="200" w:firstLine="3168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法定代表人（签名）：</w:t>
      </w:r>
      <w:r>
        <w:rPr>
          <w:rFonts w:ascii="仿宋" w:eastAsia="仿宋" w:hAnsi="仿宋" w:cs="仿宋"/>
          <w:sz w:val="32"/>
          <w:szCs w:val="32"/>
        </w:rPr>
        <w:t xml:space="preserve">                 </w:t>
      </w:r>
    </w:p>
    <w:p w:rsidR="008A3C81" w:rsidRDefault="008A3C81" w:rsidP="001F10FB">
      <w:pPr>
        <w:ind w:right="1280" w:firstLineChars="100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/>
          <w:sz w:val="32"/>
          <w:szCs w:val="32"/>
        </w:rPr>
        <w:t xml:space="preserve">     </w:t>
      </w:r>
    </w:p>
    <w:sectPr w:rsidR="008A3C81" w:rsidSect="00A528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jU4Y2Y2YjY3ZGU2ZmRkMmM5NmQzODI1NzUzMTg2N2EifQ=="/>
  </w:docVars>
  <w:rsids>
    <w:rsidRoot w:val="00A522F1"/>
    <w:rsid w:val="00017154"/>
    <w:rsid w:val="00057C6A"/>
    <w:rsid w:val="000C2673"/>
    <w:rsid w:val="00140E2A"/>
    <w:rsid w:val="001724EC"/>
    <w:rsid w:val="00174E60"/>
    <w:rsid w:val="001F10FB"/>
    <w:rsid w:val="002273AB"/>
    <w:rsid w:val="00280D34"/>
    <w:rsid w:val="0036657F"/>
    <w:rsid w:val="00427FF6"/>
    <w:rsid w:val="004E6DAC"/>
    <w:rsid w:val="005C5434"/>
    <w:rsid w:val="00662575"/>
    <w:rsid w:val="00695A76"/>
    <w:rsid w:val="00794392"/>
    <w:rsid w:val="00875ACA"/>
    <w:rsid w:val="00893689"/>
    <w:rsid w:val="008A3C81"/>
    <w:rsid w:val="00911CCF"/>
    <w:rsid w:val="00A166AD"/>
    <w:rsid w:val="00A3159C"/>
    <w:rsid w:val="00A522F1"/>
    <w:rsid w:val="00A528B2"/>
    <w:rsid w:val="00B17887"/>
    <w:rsid w:val="00B50AD9"/>
    <w:rsid w:val="00B82D1F"/>
    <w:rsid w:val="00C058F8"/>
    <w:rsid w:val="00E91D5A"/>
    <w:rsid w:val="00FC3ABC"/>
    <w:rsid w:val="00FE08F2"/>
    <w:rsid w:val="11EB6B79"/>
    <w:rsid w:val="310A08D0"/>
    <w:rsid w:val="61141100"/>
    <w:rsid w:val="67232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8B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528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528B2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A528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528B2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A528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55</Words>
  <Characters>316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CGZX</dc:creator>
  <cp:keywords/>
  <dc:description/>
  <cp:lastModifiedBy>Windows</cp:lastModifiedBy>
  <cp:revision>32</cp:revision>
  <dcterms:created xsi:type="dcterms:W3CDTF">2024-01-03T08:04:00Z</dcterms:created>
  <dcterms:modified xsi:type="dcterms:W3CDTF">2024-02-07T00:19:00Z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BFD43B7ED53C44AEB2A8A108485DA321_12</vt:lpwstr>
  </property>
</Properties>
</file>